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6E0" w:rsidRPr="00BA501B" w:rsidRDefault="009B66E0" w:rsidP="00D9591A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A501B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9B66E0" w:rsidRPr="00BA501B" w:rsidRDefault="009B66E0" w:rsidP="00D9591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9B66E0" w:rsidRPr="00BA501B" w:rsidRDefault="009B66E0" w:rsidP="00D9591A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BA501B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9B66E0" w:rsidRPr="00BA501B" w:rsidRDefault="009B66E0" w:rsidP="00D9591A">
      <w:pPr>
        <w:rPr>
          <w:rFonts w:ascii="Times New Roman" w:hAnsi="Times New Roman" w:cs="Times New Roman"/>
        </w:rPr>
      </w:pPr>
      <w:r w:rsidRPr="00BA501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17.12.2024  № 358</w:t>
      </w:r>
    </w:p>
    <w:p w:rsidR="009B66E0" w:rsidRDefault="009B66E0" w:rsidP="00D9591A">
      <w:pPr>
        <w:rPr>
          <w:rFonts w:ascii="Times New Roman" w:hAnsi="Times New Roman" w:cs="Times New Roman"/>
        </w:rPr>
      </w:pPr>
      <w:r w:rsidRPr="00BA501B">
        <w:rPr>
          <w:rFonts w:ascii="Times New Roman" w:hAnsi="Times New Roman" w:cs="Times New Roman"/>
        </w:rPr>
        <w:t>г. Унеча, Брянской области</w:t>
      </w:r>
    </w:p>
    <w:p w:rsidR="009B66E0" w:rsidRPr="00F36058" w:rsidRDefault="009B66E0" w:rsidP="00F36058">
      <w:pPr>
        <w:spacing w:after="0"/>
        <w:rPr>
          <w:sz w:val="10"/>
          <w:szCs w:val="10"/>
        </w:rPr>
      </w:pPr>
    </w:p>
    <w:p w:rsidR="009B66E0" w:rsidRDefault="009B66E0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внесении изменений в постановление</w:t>
      </w:r>
    </w:p>
    <w:p w:rsidR="009B66E0" w:rsidRDefault="009B66E0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Унечского </w:t>
      </w:r>
      <w:r w:rsidRPr="00BA501B">
        <w:rPr>
          <w:rFonts w:ascii="Times New Roman" w:hAnsi="Times New Roman" w:cs="Times New Roman"/>
          <w:sz w:val="28"/>
          <w:szCs w:val="28"/>
          <w:lang w:eastAsia="ru-RU"/>
        </w:rPr>
        <w:t>района</w:t>
      </w:r>
    </w:p>
    <w:p w:rsidR="009B66E0" w:rsidRDefault="009B66E0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 14.04.2021г. № 77</w:t>
      </w:r>
    </w:p>
    <w:p w:rsidR="009B66E0" w:rsidRPr="00BA501B" w:rsidRDefault="009B66E0" w:rsidP="00D9591A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</w:p>
    <w:p w:rsidR="009B66E0" w:rsidRPr="00BA501B" w:rsidRDefault="009B66E0" w:rsidP="00D9591A">
      <w:pPr>
        <w:tabs>
          <w:tab w:val="left" w:pos="5130"/>
        </w:tabs>
        <w:spacing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  <w:r w:rsidRPr="00BA501B">
        <w:rPr>
          <w:rFonts w:ascii="Times New Roman" w:hAnsi="Times New Roman" w:cs="Times New Roman"/>
          <w:sz w:val="24"/>
          <w:szCs w:val="24"/>
        </w:rPr>
        <w:t xml:space="preserve">            В соответствии со статьей 8, частью 3 статьи 42 Устава муниципального образования «Унечский муниципальный район Брянской области», в связи с произошедшими кадровыми изменениями,</w:t>
      </w:r>
    </w:p>
    <w:p w:rsidR="009B66E0" w:rsidRPr="00BA501B" w:rsidRDefault="009B66E0" w:rsidP="00D9591A">
      <w:pPr>
        <w:tabs>
          <w:tab w:val="left" w:pos="5130"/>
        </w:tabs>
        <w:spacing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  <w:r w:rsidRPr="00BA501B">
        <w:rPr>
          <w:rFonts w:ascii="Times New Roman" w:hAnsi="Times New Roman" w:cs="Times New Roman"/>
          <w:sz w:val="28"/>
          <w:szCs w:val="28"/>
        </w:rPr>
        <w:t xml:space="preserve">          ПОСТАНОВЛЯЮ:</w:t>
      </w:r>
    </w:p>
    <w:p w:rsidR="009B66E0" w:rsidRDefault="009B66E0" w:rsidP="00D9591A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501B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Внести в Приложение № 1 к постановлению администрации Унечского района от 14.04.2021г. № 77 «О постоянно действующей комиссии по охране труда Унечского муниципального района» (в редакции постановлений от 16.09.2021 № 247, от 27.09.2023 № 192, от 12.02.2024 № 31, от 23.09.2024 № 208) следующие изменения:</w:t>
      </w:r>
    </w:p>
    <w:p w:rsidR="009B66E0" w:rsidRDefault="009B66E0" w:rsidP="005E5352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Наименование должности председателя </w:t>
      </w:r>
      <w:r w:rsidRPr="007C16B5">
        <w:rPr>
          <w:rFonts w:ascii="Times New Roman" w:hAnsi="Times New Roman" w:cs="Times New Roman"/>
          <w:sz w:val="24"/>
          <w:szCs w:val="24"/>
        </w:rPr>
        <w:t xml:space="preserve">постоянно действующей комиссии по охране труда Унечского муниципального района </w:t>
      </w:r>
      <w:r>
        <w:rPr>
          <w:rFonts w:ascii="Times New Roman" w:hAnsi="Times New Roman" w:cs="Times New Roman"/>
          <w:sz w:val="24"/>
          <w:szCs w:val="24"/>
        </w:rPr>
        <w:t>Волкович Ирины Михайловны читать: «Заместитель главы администрации Унечского района».</w:t>
      </w:r>
    </w:p>
    <w:p w:rsidR="009B66E0" w:rsidRDefault="009B66E0" w:rsidP="00545EFA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Постановление вступает в силу со дня его подписания.</w:t>
      </w:r>
    </w:p>
    <w:p w:rsidR="009B66E0" w:rsidRDefault="009B66E0" w:rsidP="005E5352">
      <w:pPr>
        <w:spacing w:after="0" w:line="240" w:lineRule="auto"/>
        <w:ind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9B66E0" w:rsidRDefault="009B66E0" w:rsidP="005E5352">
      <w:pPr>
        <w:spacing w:after="0" w:line="240" w:lineRule="auto"/>
        <w:ind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9B66E0" w:rsidRPr="005E5352" w:rsidRDefault="009B66E0" w:rsidP="006D5328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E5352"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E5352">
        <w:rPr>
          <w:rFonts w:ascii="Times New Roman" w:hAnsi="Times New Roman" w:cs="Times New Roman"/>
          <w:sz w:val="24"/>
          <w:szCs w:val="24"/>
          <w:lang w:eastAsia="ru-RU"/>
        </w:rPr>
        <w:t>района                                                                                          В.А. Дуда</w:t>
      </w:r>
    </w:p>
    <w:p w:rsidR="009B66E0" w:rsidRDefault="009B66E0" w:rsidP="00BE06E7">
      <w:pPr>
        <w:spacing w:after="0" w:line="240" w:lineRule="auto"/>
        <w:ind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B66E0" w:rsidRDefault="009B66E0" w:rsidP="00DF25EE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B66E0" w:rsidRDefault="009B66E0" w:rsidP="00DF25EE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B66E0" w:rsidRDefault="009B66E0" w:rsidP="00B43491">
      <w:pPr>
        <w:ind w:left="-426" w:right="-28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B66E0" w:rsidSect="00A532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42A9"/>
    <w:rsid w:val="00031667"/>
    <w:rsid w:val="000467EA"/>
    <w:rsid w:val="000B0368"/>
    <w:rsid w:val="001516C8"/>
    <w:rsid w:val="00156AD6"/>
    <w:rsid w:val="0019235F"/>
    <w:rsid w:val="00193C99"/>
    <w:rsid w:val="00194B89"/>
    <w:rsid w:val="002B4BC7"/>
    <w:rsid w:val="002C2377"/>
    <w:rsid w:val="002C652A"/>
    <w:rsid w:val="0033743E"/>
    <w:rsid w:val="00407D3F"/>
    <w:rsid w:val="0043022F"/>
    <w:rsid w:val="0045615D"/>
    <w:rsid w:val="004A3DDB"/>
    <w:rsid w:val="004B5281"/>
    <w:rsid w:val="00526019"/>
    <w:rsid w:val="00545EFA"/>
    <w:rsid w:val="00593325"/>
    <w:rsid w:val="005E5352"/>
    <w:rsid w:val="00647F5A"/>
    <w:rsid w:val="0067571E"/>
    <w:rsid w:val="00687C2C"/>
    <w:rsid w:val="00697E96"/>
    <w:rsid w:val="006D5328"/>
    <w:rsid w:val="00754589"/>
    <w:rsid w:val="00756AA8"/>
    <w:rsid w:val="00780B36"/>
    <w:rsid w:val="007C16B5"/>
    <w:rsid w:val="00806D10"/>
    <w:rsid w:val="00810398"/>
    <w:rsid w:val="00817813"/>
    <w:rsid w:val="00822658"/>
    <w:rsid w:val="008B005A"/>
    <w:rsid w:val="008B4B1B"/>
    <w:rsid w:val="008C3987"/>
    <w:rsid w:val="008D3598"/>
    <w:rsid w:val="008E1035"/>
    <w:rsid w:val="008F7463"/>
    <w:rsid w:val="00911316"/>
    <w:rsid w:val="00940D71"/>
    <w:rsid w:val="00955F05"/>
    <w:rsid w:val="00990030"/>
    <w:rsid w:val="009B6527"/>
    <w:rsid w:val="009B66E0"/>
    <w:rsid w:val="009F7997"/>
    <w:rsid w:val="00A4724F"/>
    <w:rsid w:val="00A516B7"/>
    <w:rsid w:val="00A53284"/>
    <w:rsid w:val="00A85BE6"/>
    <w:rsid w:val="00A9294D"/>
    <w:rsid w:val="00B1142C"/>
    <w:rsid w:val="00B43491"/>
    <w:rsid w:val="00B7083B"/>
    <w:rsid w:val="00BA501B"/>
    <w:rsid w:val="00BD3331"/>
    <w:rsid w:val="00BD4DF7"/>
    <w:rsid w:val="00BE06E7"/>
    <w:rsid w:val="00CB1A4E"/>
    <w:rsid w:val="00CB2D32"/>
    <w:rsid w:val="00D60EE2"/>
    <w:rsid w:val="00D7343D"/>
    <w:rsid w:val="00D77ED5"/>
    <w:rsid w:val="00D907AE"/>
    <w:rsid w:val="00D9591A"/>
    <w:rsid w:val="00D97500"/>
    <w:rsid w:val="00DA1C12"/>
    <w:rsid w:val="00DA23E1"/>
    <w:rsid w:val="00DC01B5"/>
    <w:rsid w:val="00DE6F1E"/>
    <w:rsid w:val="00DF25EE"/>
    <w:rsid w:val="00DF2AE0"/>
    <w:rsid w:val="00E269DF"/>
    <w:rsid w:val="00ED0DE5"/>
    <w:rsid w:val="00EF4E4A"/>
    <w:rsid w:val="00F36058"/>
    <w:rsid w:val="00F51EA9"/>
    <w:rsid w:val="00F75795"/>
    <w:rsid w:val="00F935C0"/>
    <w:rsid w:val="00F94F1C"/>
    <w:rsid w:val="00FB4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284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C6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652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DC01B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847</TotalTime>
  <Pages>1</Pages>
  <Words>169</Words>
  <Characters>969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Теплая Елена Михайловна</dc:creator>
  <cp:keywords/>
  <dc:description/>
  <cp:lastModifiedBy>Лосева Е.Ю.</cp:lastModifiedBy>
  <cp:revision>51</cp:revision>
  <cp:lastPrinted>2023-09-15T12:51:00Z</cp:lastPrinted>
  <dcterms:created xsi:type="dcterms:W3CDTF">2023-06-13T07:42:00Z</dcterms:created>
  <dcterms:modified xsi:type="dcterms:W3CDTF">2024-12-26T11:50:00Z</dcterms:modified>
</cp:coreProperties>
</file>